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CCD4B" w14:textId="77777777" w:rsidR="00882DD0" w:rsidRDefault="00882DD0" w:rsidP="00882D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WARWYK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716CA3DD" w14:textId="77777777" w:rsidR="00882DD0" w:rsidRDefault="00882DD0" w:rsidP="00882D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6FD74B85" w14:textId="77777777" w:rsidR="00882DD0" w:rsidRDefault="00882DD0" w:rsidP="00882DD0">
      <w:pPr>
        <w:pStyle w:val="NoSpacing"/>
        <w:rPr>
          <w:rFonts w:cs="Times New Roman"/>
          <w:szCs w:val="24"/>
        </w:rPr>
      </w:pPr>
    </w:p>
    <w:p w14:paraId="31791F6F" w14:textId="77777777" w:rsidR="00882DD0" w:rsidRDefault="00882DD0" w:rsidP="00882DD0">
      <w:pPr>
        <w:pStyle w:val="NoSpacing"/>
        <w:rPr>
          <w:rFonts w:cs="Times New Roman"/>
          <w:szCs w:val="24"/>
        </w:rPr>
      </w:pPr>
    </w:p>
    <w:p w14:paraId="0EB7B161" w14:textId="77777777" w:rsidR="00882DD0" w:rsidRDefault="00882DD0" w:rsidP="00882D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became apprenticed to John Clare of London, draper(q.v.).</w:t>
      </w:r>
    </w:p>
    <w:p w14:paraId="381C97BA" w14:textId="77777777" w:rsidR="00882DD0" w:rsidRDefault="00882DD0" w:rsidP="00882D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3BF58AF8" w14:textId="77777777" w:rsidR="00882DD0" w:rsidRDefault="00882DD0" w:rsidP="00882DD0">
      <w:pPr>
        <w:pStyle w:val="NoSpacing"/>
        <w:rPr>
          <w:rFonts w:cs="Times New Roman"/>
          <w:szCs w:val="24"/>
        </w:rPr>
      </w:pPr>
    </w:p>
    <w:p w14:paraId="55E1221C" w14:textId="77777777" w:rsidR="00882DD0" w:rsidRDefault="00882DD0" w:rsidP="00882DD0">
      <w:pPr>
        <w:pStyle w:val="NoSpacing"/>
        <w:rPr>
          <w:rFonts w:cs="Times New Roman"/>
          <w:szCs w:val="24"/>
        </w:rPr>
      </w:pPr>
    </w:p>
    <w:p w14:paraId="38E67A18" w14:textId="77777777" w:rsidR="00882DD0" w:rsidRDefault="00882DD0" w:rsidP="00882D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2024</w:t>
      </w:r>
    </w:p>
    <w:p w14:paraId="2ECE13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62E3D" w14:textId="77777777" w:rsidR="00882DD0" w:rsidRDefault="00882DD0" w:rsidP="009139A6">
      <w:r>
        <w:separator/>
      </w:r>
    </w:p>
  </w:endnote>
  <w:endnote w:type="continuationSeparator" w:id="0">
    <w:p w14:paraId="16CBB73A" w14:textId="77777777" w:rsidR="00882DD0" w:rsidRDefault="00882D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D40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17A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827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C1259" w14:textId="77777777" w:rsidR="00882DD0" w:rsidRDefault="00882DD0" w:rsidP="009139A6">
      <w:r>
        <w:separator/>
      </w:r>
    </w:p>
  </w:footnote>
  <w:footnote w:type="continuationSeparator" w:id="0">
    <w:p w14:paraId="4CA50600" w14:textId="77777777" w:rsidR="00882DD0" w:rsidRDefault="00882D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4FD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F76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AC7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DD0"/>
    <w:rsid w:val="000666E0"/>
    <w:rsid w:val="002510B7"/>
    <w:rsid w:val="00270799"/>
    <w:rsid w:val="005C130B"/>
    <w:rsid w:val="00826F5C"/>
    <w:rsid w:val="00882DD0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076E"/>
  <w15:chartTrackingRefBased/>
  <w15:docId w15:val="{FCD2A91F-A2C3-4D84-BD6E-31DA95F0B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2D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2024-05-17T20:40:00Z</dcterms:created>
  <dcterms:modified xsi:type="dcterms:W3CDTF">2024-05-17T20:41:00Z</dcterms:modified>
</cp:coreProperties>
</file>